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B35CE" w14:textId="77777777" w:rsidR="00D459EB" w:rsidRDefault="00D459EB" w:rsidP="00D459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SCHYLLE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660BFF4B" w14:textId="77777777" w:rsidR="00D459EB" w:rsidRDefault="00D459EB" w:rsidP="00D459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Netherfield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754DC9D1" w14:textId="77777777" w:rsidR="00D459EB" w:rsidRDefault="00D459EB" w:rsidP="00D459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45481" w14:textId="77777777" w:rsidR="00D459EB" w:rsidRDefault="00D459EB" w:rsidP="00D459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AC331" w14:textId="77777777" w:rsidR="00D459EB" w:rsidRDefault="00D459EB" w:rsidP="00D459E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1426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Marchant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made him a joint executor of his Will.</w:t>
      </w:r>
    </w:p>
    <w:p w14:paraId="76CED89C" w14:textId="77777777" w:rsidR="00D459EB" w:rsidRDefault="00D459EB" w:rsidP="00D459E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7858C025" w14:textId="77777777" w:rsidR="00D459EB" w:rsidRDefault="00D459EB" w:rsidP="00D459E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7FD045CC" w14:textId="77777777" w:rsidR="00D459EB" w:rsidRDefault="00D459EB" w:rsidP="00D459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294C6" w14:textId="77777777" w:rsidR="00D459EB" w:rsidRDefault="00D459EB" w:rsidP="00D459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2021</w:t>
      </w:r>
    </w:p>
    <w:p w14:paraId="0508A9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10ABF" w14:textId="77777777" w:rsidR="00D459EB" w:rsidRDefault="00D459EB" w:rsidP="009139A6">
      <w:r>
        <w:separator/>
      </w:r>
    </w:p>
  </w:endnote>
  <w:endnote w:type="continuationSeparator" w:id="0">
    <w:p w14:paraId="4D175E58" w14:textId="77777777" w:rsidR="00D459EB" w:rsidRDefault="00D459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12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687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643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3F653" w14:textId="77777777" w:rsidR="00D459EB" w:rsidRDefault="00D459EB" w:rsidP="009139A6">
      <w:r>
        <w:separator/>
      </w:r>
    </w:p>
  </w:footnote>
  <w:footnote w:type="continuationSeparator" w:id="0">
    <w:p w14:paraId="4F13A6CF" w14:textId="77777777" w:rsidR="00D459EB" w:rsidRDefault="00D459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D0E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6EE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42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9EB"/>
    <w:rsid w:val="000666E0"/>
    <w:rsid w:val="002510B7"/>
    <w:rsid w:val="005C130B"/>
    <w:rsid w:val="00826F5C"/>
    <w:rsid w:val="009139A6"/>
    <w:rsid w:val="009448BB"/>
    <w:rsid w:val="00A3176C"/>
    <w:rsid w:val="00BA00AB"/>
    <w:rsid w:val="00D459E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8F43C"/>
  <w15:chartTrackingRefBased/>
  <w15:docId w15:val="{57BDD068-1BB1-4117-AEF0-C86B8AA3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2021-03-05T21:01:00Z</dcterms:created>
  <dcterms:modified xsi:type="dcterms:W3CDTF">2021-03-05T21:01:00Z</dcterms:modified>
</cp:coreProperties>
</file>